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6C" w:rsidRPr="00234879" w:rsidRDefault="00D8206C" w:rsidP="00234879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4879">
        <w:rPr>
          <w:rFonts w:ascii="Times New Roman" w:hAnsi="Times New Roman" w:cs="Times New Roman"/>
          <w:b/>
          <w:bCs/>
          <w:sz w:val="24"/>
          <w:szCs w:val="24"/>
        </w:rPr>
        <w:t>Сведения о выпо</w:t>
      </w:r>
      <w:r>
        <w:rPr>
          <w:rFonts w:ascii="Times New Roman" w:hAnsi="Times New Roman" w:cs="Times New Roman"/>
          <w:b/>
          <w:bCs/>
          <w:sz w:val="24"/>
          <w:szCs w:val="24"/>
        </w:rPr>
        <w:t>лнении обязательств по договору</w:t>
      </w:r>
      <w:r w:rsidRPr="00234879">
        <w:rPr>
          <w:rFonts w:ascii="Times New Roman" w:hAnsi="Times New Roman" w:cs="Times New Roman"/>
          <w:b/>
          <w:bCs/>
          <w:sz w:val="24"/>
          <w:szCs w:val="24"/>
        </w:rPr>
        <w:t xml:space="preserve"> в отношении МКД по ул.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8206C" w:rsidRPr="00234879" w:rsidRDefault="00D8206C" w:rsidP="00234879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206C" w:rsidRPr="00234879" w:rsidRDefault="00D8206C" w:rsidP="00234879">
      <w:pPr>
        <w:pStyle w:val="ListParagraph"/>
        <w:numPr>
          <w:ilvl w:val="0"/>
          <w:numId w:val="1"/>
        </w:num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4879">
        <w:rPr>
          <w:rFonts w:ascii="Times New Roman" w:hAnsi="Times New Roman" w:cs="Times New Roman"/>
          <w:b/>
          <w:bCs/>
          <w:sz w:val="24"/>
          <w:szCs w:val="24"/>
        </w:rPr>
        <w:t>План работ по содержанию и ремонту общего имущества многоквартирного дома на 2012 г.</w:t>
      </w:r>
      <w:r w:rsidRPr="002348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06C" w:rsidRPr="00234879" w:rsidRDefault="00D8206C" w:rsidP="0023487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Ind w:w="-103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88"/>
        <w:gridCol w:w="1647"/>
        <w:gridCol w:w="2607"/>
        <w:gridCol w:w="1820"/>
        <w:gridCol w:w="1369"/>
        <w:gridCol w:w="1464"/>
      </w:tblGrid>
      <w:tr w:rsidR="00D8206C" w:rsidRPr="001824D0">
        <w:trPr>
          <w:trHeight w:val="720"/>
          <w:tblCellSpacing w:w="0" w:type="dxa"/>
        </w:trPr>
        <w:tc>
          <w:tcPr>
            <w:tcW w:w="450" w:type="pct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D8206C" w:rsidRPr="00234879" w:rsidRDefault="00D8206C" w:rsidP="00234879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206C" w:rsidRPr="00234879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9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D8206C" w:rsidRPr="00234879" w:rsidRDefault="00D8206C" w:rsidP="00234879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Адреса домов, где необходим ремонт</w:t>
            </w:r>
          </w:p>
        </w:tc>
        <w:tc>
          <w:tcPr>
            <w:tcW w:w="14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D8206C" w:rsidRPr="00234879" w:rsidRDefault="00D8206C" w:rsidP="00234879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8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D8206C" w:rsidRPr="00234879" w:rsidRDefault="00D8206C" w:rsidP="00234879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Начало работ</w:t>
            </w:r>
          </w:p>
        </w:tc>
        <w:tc>
          <w:tcPr>
            <w:tcW w:w="6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D8206C" w:rsidRPr="00234879" w:rsidRDefault="00D8206C" w:rsidP="00234879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Окончание работ</w:t>
            </w:r>
          </w:p>
        </w:tc>
        <w:tc>
          <w:tcPr>
            <w:tcW w:w="70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vAlign w:val="center"/>
          </w:tcPr>
          <w:p w:rsidR="00D8206C" w:rsidRPr="00234879" w:rsidRDefault="00D8206C" w:rsidP="00234879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Сведение об их исполнении</w:t>
            </w:r>
          </w:p>
        </w:tc>
      </w:tr>
      <w:tr w:rsidR="00D8206C" w:rsidRPr="001824D0">
        <w:trPr>
          <w:trHeight w:val="3375"/>
          <w:tblCellSpacing w:w="0" w:type="dxa"/>
        </w:trPr>
        <w:tc>
          <w:tcPr>
            <w:tcW w:w="450" w:type="pct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Pr="00234879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Плеханова, 2\2</w:t>
            </w:r>
          </w:p>
          <w:p w:rsidR="00D8206C" w:rsidRPr="00234879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Благоустройство прилегающей территории</w:t>
            </w:r>
          </w:p>
          <w:p w:rsidR="00D8206C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 w:rsidRPr="001824D0">
              <w:rPr>
                <w:color w:val="000000"/>
              </w:rPr>
              <w:t xml:space="preserve"> и санитарно-гигиеническую очистку помещений общего 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 электрических ламп в подъездах</w:t>
            </w: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Pr="00234879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Ремонт цоколя.</w:t>
            </w:r>
          </w:p>
        </w:tc>
        <w:tc>
          <w:tcPr>
            <w:tcW w:w="8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Pr="00234879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65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Pr="00234879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79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00" w:type="pct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</w:tcPr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Pr="00234879" w:rsidRDefault="00D8206C" w:rsidP="00234879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06C" w:rsidRPr="00234879" w:rsidRDefault="00D8206C" w:rsidP="00234879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206C" w:rsidRPr="00234879" w:rsidRDefault="00D8206C" w:rsidP="0023487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06C" w:rsidRPr="00234879" w:rsidRDefault="00D8206C" w:rsidP="0023487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234879">
        <w:rPr>
          <w:rFonts w:ascii="Times New Roman" w:hAnsi="Times New Roman" w:cs="Times New Roman"/>
          <w:sz w:val="24"/>
          <w:szCs w:val="24"/>
        </w:rPr>
        <w:t>Случай снижения платы за нарушение качества содержания и ремонта общего имущества в многоквартирном доме за 2011 г нет;</w:t>
      </w:r>
    </w:p>
    <w:p w:rsidR="00D8206C" w:rsidRPr="00234879" w:rsidRDefault="00D8206C" w:rsidP="0023487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06C" w:rsidRPr="00234879" w:rsidRDefault="00D8206C" w:rsidP="0023487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234879">
        <w:rPr>
          <w:rFonts w:ascii="Times New Roman" w:hAnsi="Times New Roman" w:cs="Times New Roman"/>
          <w:sz w:val="24"/>
          <w:szCs w:val="24"/>
        </w:rPr>
        <w:t>Случаев снижения платы за нарушение качества коммунальных услуг и (или) за превышение установленной продолжительностью перерывов в их оказании за 2011 г нет.</w:t>
      </w:r>
    </w:p>
    <w:p w:rsidR="00D8206C" w:rsidRPr="00234879" w:rsidRDefault="00D8206C" w:rsidP="0023487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06C" w:rsidRPr="00234879" w:rsidRDefault="00D8206C" w:rsidP="0023487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234879">
        <w:rPr>
          <w:rFonts w:ascii="Times New Roman" w:hAnsi="Times New Roman" w:cs="Times New Roman"/>
          <w:sz w:val="24"/>
          <w:szCs w:val="24"/>
        </w:rPr>
        <w:t>Качество оказываемых услуг соответствует государственным стандартам.</w:t>
      </w:r>
    </w:p>
    <w:p w:rsidR="00D8206C" w:rsidRPr="00234879" w:rsidRDefault="00D8206C" w:rsidP="0023487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06C" w:rsidRPr="00234879" w:rsidRDefault="00D8206C" w:rsidP="0023487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06C" w:rsidRDefault="00D8206C"/>
    <w:sectPr w:rsidR="00D8206C" w:rsidSect="001D6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A2A"/>
    <w:multiLevelType w:val="hybridMultilevel"/>
    <w:tmpl w:val="27AC40FC"/>
    <w:lvl w:ilvl="0" w:tplc="F118B362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4879"/>
    <w:rsid w:val="000620E9"/>
    <w:rsid w:val="001824D0"/>
    <w:rsid w:val="001D611E"/>
    <w:rsid w:val="00234879"/>
    <w:rsid w:val="00A06995"/>
    <w:rsid w:val="00D8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11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34879"/>
    <w:pPr>
      <w:spacing w:before="100" w:beforeAutospacing="1" w:after="119" w:line="240" w:lineRule="auto"/>
    </w:pPr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3487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85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130</Words>
  <Characters>745</Characters>
  <Application>Microsoft Office Outlook</Application>
  <DocSecurity>0</DocSecurity>
  <Lines>0</Lines>
  <Paragraphs>0</Paragraphs>
  <ScaleCrop>false</ScaleCrop>
  <Company>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***</cp:lastModifiedBy>
  <cp:revision>3</cp:revision>
  <dcterms:created xsi:type="dcterms:W3CDTF">2012-02-16T08:22:00Z</dcterms:created>
  <dcterms:modified xsi:type="dcterms:W3CDTF">2012-06-26T12:08:00Z</dcterms:modified>
</cp:coreProperties>
</file>